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4819"/>
      </w:tblGrid>
      <w:tr w:rsidR="002A1DA8" w:rsidRPr="002A1DA8" w14:paraId="5A80F9E7" w14:textId="77777777" w:rsidTr="00E36AC7">
        <w:trPr>
          <w:trHeight w:hRule="exact" w:val="5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4EBA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2A1DA8">
              <w:rPr>
                <w:rFonts w:ascii="Arial" w:hAnsi="Arial" w:cs="Arial"/>
                <w:b/>
                <w:bCs/>
              </w:rPr>
              <w:t>Vergabenummer</w:t>
            </w:r>
          </w:p>
          <w:p w14:paraId="523EFB2E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E3BC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proofErr w:type="spellStart"/>
            <w:r w:rsidRPr="002A1DA8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</w:p>
          <w:p w14:paraId="35CB7CD6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</w:tr>
      <w:tr w:rsidR="002A1DA8" w:rsidRPr="002A1DA8" w14:paraId="0F808A96" w14:textId="77777777" w:rsidTr="00E36AC7">
        <w:trPr>
          <w:trHeight w:hRule="exact" w:val="1277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FCCB" w14:textId="77777777" w:rsidR="002A1DA8" w:rsidRPr="002A1DA8" w:rsidRDefault="00EF4779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2A1DA8" w:rsidRPr="002A1DA8">
              <w:rPr>
                <w:rFonts w:ascii="Arial" w:hAnsi="Arial" w:cs="Arial"/>
                <w:b/>
                <w:bCs/>
              </w:rPr>
              <w:t>aßnahme</w:t>
            </w:r>
          </w:p>
          <w:p w14:paraId="1791C47A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  <w:p w14:paraId="4E2B2FCC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  <w:p w14:paraId="69D576C7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  <w:p w14:paraId="3D3AB00C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</w:tr>
      <w:tr w:rsidR="002A1DA8" w:rsidRPr="002A1DA8" w14:paraId="49DC732B" w14:textId="77777777" w:rsidTr="00E36AC7">
        <w:trPr>
          <w:trHeight w:hRule="exact" w:val="566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683E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2A1DA8">
              <w:rPr>
                <w:rFonts w:ascii="Arial" w:hAnsi="Arial" w:cs="Arial"/>
                <w:b/>
                <w:bCs/>
              </w:rPr>
              <w:t>Leistung/CPV</w:t>
            </w:r>
          </w:p>
          <w:p w14:paraId="3B1904DD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</w:tr>
    </w:tbl>
    <w:p w14:paraId="293B0D24" w14:textId="77777777" w:rsidR="00256EA8" w:rsidRPr="0056010E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973F3B8" w14:textId="77777777" w:rsidR="00FC4243" w:rsidRPr="0056010E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Besondere Vertragsbedingungen</w:t>
      </w:r>
      <w:r w:rsidR="0056010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 (BVB)</w:t>
      </w:r>
    </w:p>
    <w:p w14:paraId="587225E3" w14:textId="77777777" w:rsidR="00FC4243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proofErr w:type="spellStart"/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proofErr w:type="spellEnd"/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 xml:space="preserve">dem </w:t>
      </w:r>
      <w:proofErr w:type="spellStart"/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nden</w:t>
      </w:r>
      <w:proofErr w:type="spellEnd"/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77777777" w:rsidR="00FC4243" w:rsidRDefault="00FC4243">
      <w:pPr>
        <w:rPr>
          <w:rFonts w:ascii="Arial" w:hAnsi="Arial" w:cs="Arial"/>
          <w:b/>
          <w:bCs/>
        </w:rPr>
      </w:pPr>
    </w:p>
    <w:p w14:paraId="6C0E07DD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C4C27B1" w14:textId="77777777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t>Hiermit erkläre(n) ich/wir Folgendes:</w:t>
      </w:r>
      <w:r w:rsidRPr="00256EA8">
        <w:rPr>
          <w:rFonts w:ascii="Arial" w:hAnsi="Arial" w:cs="Arial"/>
        </w:rPr>
        <w:br/>
        <w:t>- Zutreffendes bitte ankreuzen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  <w:sz w:val="18"/>
          <w:szCs w:val="18"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77777777" w:rsidR="002138D5" w:rsidRPr="00595F53" w:rsidRDefault="00E15F6E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E15F6E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8825"/>
        <w:gridCol w:w="645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C6BD042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lastRenderedPageBreak/>
        <w:t>III. 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proofErr w:type="spellStart"/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proofErr w:type="spellEnd"/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</w:t>
      </w:r>
      <w:proofErr w:type="spellStart"/>
      <w:r w:rsidRPr="00595F53">
        <w:rPr>
          <w:rFonts w:ascii="Arial" w:hAnsi="Arial" w:cs="Arial"/>
        </w:rPr>
        <w:t>Auftragnehme</w:t>
      </w:r>
      <w:r w:rsidR="000558DD">
        <w:rPr>
          <w:rFonts w:ascii="Arial" w:hAnsi="Arial" w:cs="Arial"/>
        </w:rPr>
        <w:t>nde</w:t>
      </w:r>
      <w:proofErr w:type="spellEnd"/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proofErr w:type="spellStart"/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proofErr w:type="spellEnd"/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proofErr w:type="spellStart"/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proofErr w:type="spellEnd"/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3F19FDB0" w14:textId="77777777" w:rsidR="00A36F2F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3261A88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7D4CC31" w14:textId="77777777" w:rsidR="00A36F2F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AA4626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451EB2F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77777777" w:rsidR="00D24968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Begründung:</w:t>
      </w:r>
      <w:r w:rsidR="00A36F2F" w:rsidRPr="00595F53">
        <w:rPr>
          <w:rFonts w:ascii="Arial" w:hAnsi="Arial" w:cs="Arial"/>
        </w:rPr>
        <w:t xml:space="preserve"> </w:t>
      </w:r>
    </w:p>
    <w:p w14:paraId="42902330" w14:textId="77777777" w:rsidR="00C04AFA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1EF2778" w14:textId="77777777" w:rsidR="00FC4243" w:rsidRDefault="00FC424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ECA1DA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1AE08190" w14:textId="77777777" w:rsidR="00595F53" w:rsidRPr="002E28F3" w:rsidRDefault="00595F53" w:rsidP="000976D8">
      <w:pPr>
        <w:spacing w:after="60"/>
        <w:jc w:val="both"/>
        <w:rPr>
          <w:rFonts w:ascii="Arial" w:eastAsia="Times New Roman" w:hAnsi="Arial" w:cs="Arial"/>
          <w:sz w:val="18"/>
          <w:lang w:eastAsia="de-DE"/>
        </w:rPr>
      </w:pPr>
      <w:r w:rsidRPr="002E28F3">
        <w:rPr>
          <w:rFonts w:ascii="Arial" w:eastAsia="Times New Roman" w:hAnsi="Arial" w:cs="Arial"/>
          <w:sz w:val="18"/>
          <w:lang w:eastAsia="de-DE"/>
        </w:rPr>
        <w:t>____________________________</w:t>
      </w:r>
      <w:r w:rsidRPr="002E28F3">
        <w:rPr>
          <w:rFonts w:ascii="Arial" w:eastAsia="Times New Roman" w:hAnsi="Arial" w:cs="Arial"/>
          <w:sz w:val="18"/>
          <w:lang w:eastAsia="de-DE"/>
        </w:rPr>
        <w:tab/>
      </w:r>
      <w:r w:rsidRPr="002E28F3">
        <w:rPr>
          <w:rFonts w:ascii="Arial" w:eastAsia="Times New Roman" w:hAnsi="Arial" w:cs="Arial"/>
          <w:sz w:val="18"/>
          <w:lang w:eastAsia="de-DE"/>
        </w:rPr>
        <w:tab/>
      </w:r>
      <w:r w:rsidRPr="002E28F3">
        <w:rPr>
          <w:rFonts w:ascii="Arial" w:eastAsia="Times New Roman" w:hAnsi="Arial" w:cs="Arial"/>
          <w:sz w:val="18"/>
          <w:lang w:eastAsia="de-DE"/>
        </w:rPr>
        <w:tab/>
      </w:r>
    </w:p>
    <w:p w14:paraId="31D72863" w14:textId="77777777" w:rsidR="00595F53" w:rsidRPr="002E28F3" w:rsidRDefault="00595F53" w:rsidP="000976D8">
      <w:pPr>
        <w:spacing w:after="60"/>
        <w:jc w:val="both"/>
        <w:rPr>
          <w:rFonts w:ascii="Arial" w:eastAsia="Times New Roman" w:hAnsi="Arial" w:cs="Arial"/>
          <w:lang w:eastAsia="de-DE"/>
        </w:rPr>
      </w:pPr>
      <w:r w:rsidRPr="002E28F3">
        <w:rPr>
          <w:rFonts w:ascii="Arial" w:eastAsia="Times New Roman" w:hAnsi="Arial" w:cs="Arial"/>
          <w:lang w:eastAsia="de-DE"/>
        </w:rPr>
        <w:t>(Datum</w:t>
      </w:r>
      <w:r w:rsidR="00FC4243">
        <w:rPr>
          <w:rFonts w:ascii="Arial" w:eastAsia="Times New Roman" w:hAnsi="Arial" w:cs="Arial"/>
          <w:lang w:eastAsia="de-DE"/>
        </w:rPr>
        <w:t>, Unterschrift, Stempel</w:t>
      </w:r>
      <w:r w:rsidRPr="002E28F3">
        <w:rPr>
          <w:rFonts w:ascii="Arial" w:eastAsia="Times New Roman" w:hAnsi="Arial" w:cs="Arial"/>
          <w:lang w:eastAsia="de-DE"/>
        </w:rPr>
        <w:t>)</w:t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</w:p>
    <w:p w14:paraId="263524D9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FD36C3A" w14:textId="77777777" w:rsidR="00FC4243" w:rsidRDefault="00FC424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4CEBCD47" w14:textId="77777777" w:rsidR="00FC4243" w:rsidRDefault="00FC424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0D2EFF54" w14:textId="77777777" w:rsidR="002139B6" w:rsidRPr="002139B6" w:rsidRDefault="002139B6" w:rsidP="002139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2139B6">
        <w:rPr>
          <w:rFonts w:ascii="Arial" w:hAnsi="Arial" w:cs="Arial"/>
          <w:b/>
          <w:sz w:val="16"/>
          <w:szCs w:val="16"/>
          <w:u w:val="single"/>
        </w:rPr>
        <w:t>Hinweis:</w:t>
      </w:r>
    </w:p>
    <w:p w14:paraId="5F05E785" w14:textId="77777777" w:rsidR="007C30D2" w:rsidRPr="007C30D2" w:rsidRDefault="002139B6" w:rsidP="007C30D2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16"/>
          <w:szCs w:val="16"/>
          <w:lang w:eastAsia="de-DE"/>
        </w:rPr>
      </w:pPr>
      <w:r w:rsidRPr="002139B6">
        <w:rPr>
          <w:rFonts w:ascii="Arial" w:hAnsi="Arial" w:cs="Arial"/>
          <w:b/>
          <w:sz w:val="16"/>
          <w:szCs w:val="16"/>
        </w:rPr>
        <w:t xml:space="preserve">Bei Teilnahme am </w:t>
      </w:r>
      <w:r w:rsidR="007C30D2">
        <w:rPr>
          <w:rFonts w:ascii="Arial" w:hAnsi="Arial" w:cs="Arial"/>
          <w:b/>
          <w:sz w:val="16"/>
          <w:szCs w:val="16"/>
        </w:rPr>
        <w:t>s</w:t>
      </w:r>
      <w:r w:rsidR="007C30D2" w:rsidRPr="007C30D2">
        <w:rPr>
          <w:rFonts w:ascii="Arial" w:eastAsia="Times New Roman" w:hAnsi="Arial" w:cs="Arial"/>
          <w:b/>
          <w:sz w:val="16"/>
          <w:szCs w:val="16"/>
          <w:lang w:eastAsia="de-DE"/>
        </w:rPr>
        <w:t>chriftlichen Vergabeverfahren ist die Erklärung an dieser Stelle zu unterschreiben.</w:t>
      </w:r>
    </w:p>
    <w:p w14:paraId="008FC764" w14:textId="77777777" w:rsidR="00FC4243" w:rsidRDefault="00FC4243" w:rsidP="000976D8">
      <w:pPr>
        <w:jc w:val="both"/>
        <w:rPr>
          <w:rFonts w:ascii="Arial" w:hAnsi="Arial" w:cs="Arial"/>
          <w:b/>
          <w:sz w:val="16"/>
          <w:szCs w:val="16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4"/>
      <w:footerReference w:type="default" r:id="rId15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4C81E" w14:textId="77777777" w:rsidR="005205B1" w:rsidRDefault="005205B1" w:rsidP="009C046E">
      <w:pPr>
        <w:spacing w:after="0"/>
      </w:pPr>
      <w:r>
        <w:separator/>
      </w:r>
    </w:p>
  </w:endnote>
  <w:endnote w:type="continuationSeparator" w:id="0">
    <w:p w14:paraId="24C8409F" w14:textId="77777777" w:rsidR="005205B1" w:rsidRDefault="005205B1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71627631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6BC50" w14:textId="77777777" w:rsidR="005205B1" w:rsidRDefault="005205B1" w:rsidP="009C046E">
      <w:pPr>
        <w:spacing w:after="0"/>
      </w:pPr>
      <w:r>
        <w:separator/>
      </w:r>
    </w:p>
  </w:footnote>
  <w:footnote w:type="continuationSeparator" w:id="0">
    <w:p w14:paraId="5F48AE93" w14:textId="77777777" w:rsidR="005205B1" w:rsidRDefault="005205B1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90B2E" w14:textId="429E18D3" w:rsidR="00256EA8" w:rsidRPr="00E15F6E" w:rsidRDefault="00256EA8" w:rsidP="00256EA8">
    <w:pPr>
      <w:spacing w:after="0"/>
      <w:ind w:left="-183" w:hanging="4"/>
      <w:jc w:val="right"/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</w:pPr>
    <w:r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>Wirt-</w:t>
    </w:r>
    <w:r w:rsidR="005D4DD3"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>2141</w:t>
    </w:r>
    <w:r w:rsidR="00E15F6E"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 xml:space="preserve"> </w:t>
    </w:r>
    <w:r w:rsidR="00E15F6E" w:rsidRPr="00E15F6E">
      <w:rPr>
        <w:rFonts w:ascii="Arial" w:eastAsia="Times New Roman" w:hAnsi="Arial" w:cs="Times New Roman"/>
        <w:position w:val="10"/>
        <w:sz w:val="32"/>
        <w:szCs w:val="32"/>
        <w:lang w:eastAsia="de-DE"/>
      </w:rPr>
      <w:t>P</w:t>
    </w:r>
  </w:p>
  <w:p w14:paraId="7F5EC4BD" w14:textId="77777777" w:rsidR="00256EA8" w:rsidRDefault="00256EA8" w:rsidP="00256EA8">
    <w:pPr>
      <w:pStyle w:val="Kopfzeile"/>
      <w:jc w:val="right"/>
    </w:pPr>
    <w:r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>(</w:t>
    </w:r>
    <w:r w:rsidR="006803D0">
      <w:rPr>
        <w:rFonts w:ascii="Arial" w:eastAsia="Times New Roman" w:hAnsi="Arial" w:cs="Times New Roman"/>
        <w:position w:val="10"/>
        <w:sz w:val="20"/>
        <w:szCs w:val="20"/>
        <w:lang w:eastAsia="de-DE"/>
      </w:rPr>
      <w:t>Besondere Vertragsbedingungen</w:t>
    </w:r>
    <w:r w:rsidR="006803D0"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 </w:t>
    </w:r>
    <w:r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>und Erklärun</w:t>
    </w:r>
    <w:r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g </w:t>
    </w:r>
    <w:r w:rsidR="006803D0" w:rsidRPr="002A1DA8">
      <w:rPr>
        <w:rFonts w:ascii="Arial" w:eastAsia="Times New Roman" w:hAnsi="Arial" w:cs="Times New Roman"/>
        <w:bCs/>
        <w:position w:val="10"/>
        <w:sz w:val="20"/>
        <w:szCs w:val="20"/>
        <w:lang w:eastAsia="de-DE"/>
      </w:rPr>
      <w:t xml:space="preserve">gem. § 1 Abs. 2 der </w:t>
    </w:r>
    <w:r w:rsidR="006803D0"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>Fra</w:t>
    </w:r>
    <w:r w:rsidR="006803D0">
      <w:rPr>
        <w:rFonts w:ascii="Arial" w:eastAsia="Times New Roman" w:hAnsi="Arial" w:cs="Times New Roman"/>
        <w:position w:val="10"/>
        <w:sz w:val="20"/>
        <w:szCs w:val="20"/>
        <w:lang w:eastAsia="de-DE"/>
      </w:rPr>
      <w:t>uenfördervero</w:t>
    </w:r>
    <w:r w:rsidR="006803D0"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>rdnung</w:t>
    </w:r>
    <w:r w:rsidRPr="002A1DA8">
      <w:rPr>
        <w:rFonts w:ascii="Arial" w:eastAsia="Times New Roman" w:hAnsi="Arial" w:cs="Times New Roman"/>
        <w:position w:val="10"/>
        <w:sz w:val="24"/>
        <w:szCs w:val="24"/>
        <w:lang w:eastAsia="de-DE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6F70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50996"/>
    <w:rsid w:val="003675D7"/>
    <w:rsid w:val="00367A9E"/>
    <w:rsid w:val="003D0C5A"/>
    <w:rsid w:val="004230D9"/>
    <w:rsid w:val="00470450"/>
    <w:rsid w:val="004B1985"/>
    <w:rsid w:val="004F2D22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D0406"/>
    <w:rsid w:val="006F21D4"/>
    <w:rsid w:val="006F61A8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A6673"/>
    <w:rsid w:val="009C046E"/>
    <w:rsid w:val="009C2D18"/>
    <w:rsid w:val="009E1203"/>
    <w:rsid w:val="009E6BDF"/>
    <w:rsid w:val="00A129AE"/>
    <w:rsid w:val="00A36F2F"/>
    <w:rsid w:val="00A559ED"/>
    <w:rsid w:val="00AB571B"/>
    <w:rsid w:val="00AC0C5F"/>
    <w:rsid w:val="00B0343F"/>
    <w:rsid w:val="00B86202"/>
    <w:rsid w:val="00BA2479"/>
    <w:rsid w:val="00C04AFA"/>
    <w:rsid w:val="00C602BE"/>
    <w:rsid w:val="00C7065E"/>
    <w:rsid w:val="00CE49D6"/>
    <w:rsid w:val="00D00088"/>
    <w:rsid w:val="00D12747"/>
    <w:rsid w:val="00D24968"/>
    <w:rsid w:val="00D37D5C"/>
    <w:rsid w:val="00D43A50"/>
    <w:rsid w:val="00D4487D"/>
    <w:rsid w:val="00D624B3"/>
    <w:rsid w:val="00D95687"/>
    <w:rsid w:val="00DF6D6B"/>
    <w:rsid w:val="00E05E61"/>
    <w:rsid w:val="00E15F6E"/>
    <w:rsid w:val="00E31766"/>
    <w:rsid w:val="00E5470D"/>
    <w:rsid w:val="00E6034D"/>
    <w:rsid w:val="00E71B9A"/>
    <w:rsid w:val="00E825C1"/>
    <w:rsid w:val="00E878F1"/>
    <w:rsid w:val="00EC11FB"/>
    <w:rsid w:val="00EC713A"/>
    <w:rsid w:val="00EE31E2"/>
    <w:rsid w:val="00EF2E37"/>
    <w:rsid w:val="00EF4779"/>
    <w:rsid w:val="00F160B4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9ED9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9F6DA-804A-47C2-BC6C-23021CB86EA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2913bc6e-b921-479f-97e0-f58926de95d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BFB437B-20FC-4397-B46A-914F85EC1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867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Bogenschneider, Matthias</cp:lastModifiedBy>
  <cp:revision>3</cp:revision>
  <cp:lastPrinted>2018-09-27T07:02:00Z</cp:lastPrinted>
  <dcterms:created xsi:type="dcterms:W3CDTF">2020-05-12T10:54:00Z</dcterms:created>
  <dcterms:modified xsi:type="dcterms:W3CDTF">2020-05-12T11:30:00Z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